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29FC3" w14:textId="77777777" w:rsidR="007F0354" w:rsidRDefault="007F0354" w:rsidP="007F03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LOKWOOD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CA7DC93" w14:textId="77777777" w:rsidR="007F0354" w:rsidRDefault="007F0354" w:rsidP="007F03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Newcastle upon Tyne. Merchant.</w:t>
      </w:r>
    </w:p>
    <w:p w14:paraId="6EC5B9FB" w14:textId="77777777" w:rsidR="007F0354" w:rsidRDefault="007F0354" w:rsidP="007F0354">
      <w:pPr>
        <w:pStyle w:val="NoSpacing"/>
        <w:rPr>
          <w:rFonts w:cs="Times New Roman"/>
          <w:szCs w:val="24"/>
        </w:rPr>
      </w:pPr>
    </w:p>
    <w:p w14:paraId="327CD66F" w14:textId="77777777" w:rsidR="007F0354" w:rsidRDefault="007F0354" w:rsidP="007F0354">
      <w:pPr>
        <w:pStyle w:val="NoSpacing"/>
        <w:rPr>
          <w:rFonts w:cs="Times New Roman"/>
          <w:szCs w:val="24"/>
        </w:rPr>
      </w:pPr>
    </w:p>
    <w:p w14:paraId="7A3B2ABA" w14:textId="77777777" w:rsidR="007F0354" w:rsidRDefault="007F0354" w:rsidP="007F03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Otter(q.v.) and his wife, Katherine(q.v.), brought a plaint of debt against</w:t>
      </w:r>
    </w:p>
    <w:p w14:paraId="4AE30992" w14:textId="77777777" w:rsidR="007F0354" w:rsidRDefault="007F0354" w:rsidP="007F03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and William Clerk(q.v.)   </w:t>
      </w:r>
    </w:p>
    <w:p w14:paraId="02F30461" w14:textId="77777777" w:rsidR="007F0354" w:rsidRDefault="007F0354" w:rsidP="007F0354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3FFBA4A7" w14:textId="77777777" w:rsidR="007F0354" w:rsidRDefault="007F0354" w:rsidP="007F0354">
      <w:pPr>
        <w:pStyle w:val="NoSpacing"/>
        <w:rPr>
          <w:rFonts w:cs="Times New Roman"/>
          <w:szCs w:val="24"/>
        </w:rPr>
      </w:pPr>
    </w:p>
    <w:p w14:paraId="33E862FA" w14:textId="77777777" w:rsidR="007F0354" w:rsidRDefault="007F0354" w:rsidP="007F0354">
      <w:pPr>
        <w:pStyle w:val="NoSpacing"/>
        <w:rPr>
          <w:rFonts w:cs="Times New Roman"/>
          <w:szCs w:val="24"/>
        </w:rPr>
      </w:pPr>
    </w:p>
    <w:p w14:paraId="7529E629" w14:textId="77777777" w:rsidR="007F0354" w:rsidRDefault="007F0354" w:rsidP="007F03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July 2022</w:t>
      </w:r>
    </w:p>
    <w:p w14:paraId="40D510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31D49" w14:textId="77777777" w:rsidR="007F0354" w:rsidRDefault="007F0354" w:rsidP="009139A6">
      <w:r>
        <w:separator/>
      </w:r>
    </w:p>
  </w:endnote>
  <w:endnote w:type="continuationSeparator" w:id="0">
    <w:p w14:paraId="471B776F" w14:textId="77777777" w:rsidR="007F0354" w:rsidRDefault="007F03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BD3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62E5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905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3A4B3" w14:textId="77777777" w:rsidR="007F0354" w:rsidRDefault="007F0354" w:rsidP="009139A6">
      <w:r>
        <w:separator/>
      </w:r>
    </w:p>
  </w:footnote>
  <w:footnote w:type="continuationSeparator" w:id="0">
    <w:p w14:paraId="01E6E239" w14:textId="77777777" w:rsidR="007F0354" w:rsidRDefault="007F03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0A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A91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38D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354"/>
    <w:rsid w:val="000666E0"/>
    <w:rsid w:val="002510B7"/>
    <w:rsid w:val="005C130B"/>
    <w:rsid w:val="007F035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AEBAB"/>
  <w15:chartTrackingRefBased/>
  <w15:docId w15:val="{49DB9042-D74E-44B9-811E-5C58EEF36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03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2022-10-26T19:15:00Z</dcterms:created>
  <dcterms:modified xsi:type="dcterms:W3CDTF">2022-10-26T19:15:00Z</dcterms:modified>
</cp:coreProperties>
</file>